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3F77DC4A"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w:t>
      </w:r>
      <w:r w:rsidR="005C4391">
        <w:rPr>
          <w:rFonts w:ascii="Arial" w:hAnsi="Arial"/>
          <w:lang w:eastAsia="zh-CN"/>
        </w:rPr>
        <w:t>6</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912F43" w:rsidP="009E7545">
            <w:pPr>
              <w:pStyle w:val="TAL"/>
              <w:rPr>
                <w:highlight w:val="lightGray"/>
              </w:rPr>
            </w:pPr>
            <w:r w:rsidRPr="001C0E1B">
              <w:rPr>
                <w:noProof/>
                <w:position w:val="-12"/>
              </w:rPr>
            </w:r>
            <w:r w:rsidR="00912F43"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7101699" r:id="rId13"/>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1B52C1BF" w:rsidR="00C73C22" w:rsidRPr="00C73C22" w:rsidRDefault="002E7506" w:rsidP="009E7545">
            <w:pPr>
              <w:pStyle w:val="TAC"/>
              <w:rPr>
                <w:rFonts w:eastAsia="MS Mincho"/>
                <w:highlight w:val="lightGray"/>
              </w:rPr>
            </w:pPr>
            <w:r w:rsidRPr="002E7506">
              <w:rPr>
                <w:rFonts w:eastAsia="MS Mincho"/>
                <w:highlight w:val="lightGray"/>
              </w:rPr>
              <w:t>NTN-TDLC5-200</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w:t>
            </w:r>
            <w:proofErr w:type="gramStart"/>
            <w:r w:rsidRPr="00C73C22">
              <w:rPr>
                <w:highlight w:val="lightGray"/>
              </w:rPr>
              <w:t>time period</w:t>
            </w:r>
            <w:proofErr w:type="gramEnd"/>
            <w:r w:rsidRPr="00C73C22">
              <w:rPr>
                <w:highlight w:val="lightGray"/>
              </w:rPr>
              <w:t xml:space="preserve">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2575D083">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685F275C">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C23B98"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727B159F" w14:textId="5CC2D1E3" w:rsidR="00C23B98" w:rsidRPr="00533E7A" w:rsidRDefault="00C23B98"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3E768F0E"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w:t>
      </w:r>
      <w:r w:rsidR="004712EE">
        <w:rPr>
          <w:rFonts w:ascii="Arial" w:hAnsi="Arial" w:cs="Arial"/>
        </w:rPr>
        <w:t xml:space="preserve"> 38.133</w:t>
      </w:r>
      <w:r>
        <w:rPr>
          <w:rFonts w:ascii="Arial" w:hAnsi="Arial" w:cs="Arial"/>
        </w:rPr>
        <w:t xml:space="preserve"> </w:t>
      </w:r>
      <w:r w:rsidR="004712EE">
        <w:rPr>
          <w:rFonts w:ascii="Arial" w:hAnsi="Arial" w:cs="Arial"/>
        </w:rPr>
        <w:t>v17.16.0 section 10.1.19C.2 plus changes submitted to RAN4#11</w:t>
      </w:r>
      <w:r w:rsidR="00912F43">
        <w:rPr>
          <w:rFonts w:ascii="Arial" w:hAnsi="Arial" w:cs="Arial"/>
        </w:rPr>
        <w:t>5</w:t>
      </w:r>
      <w:r w:rsidR="004712EE">
        <w:rPr>
          <w:rFonts w:ascii="Arial" w:hAnsi="Arial" w:cs="Arial"/>
        </w:rPr>
        <w:t xml:space="preserve"> removing square brackets from </w:t>
      </w:r>
      <w:r w:rsidR="001625ED">
        <w:rPr>
          <w:rFonts w:ascii="Arial" w:hAnsi="Arial" w:cs="Arial"/>
        </w:rPr>
        <w:t>CSI-RS</w:t>
      </w:r>
      <w:r w:rsidR="004712EE" w:rsidRPr="00E46E59">
        <w:rPr>
          <w:rFonts w:ascii="Arial" w:hAnsi="Arial" w:cs="Arial"/>
        </w:rPr>
        <w:t xml:space="preserve"> based L1-RSRP absolute accuracy</w:t>
      </w:r>
      <w:r w:rsidR="004712EE">
        <w:rPr>
          <w:rFonts w:ascii="Arial" w:hAnsi="Arial" w:cs="Arial"/>
        </w:rPr>
        <w:t xml:space="preserve"> requirement: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34CB5AA9"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4875191E"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5A317B56"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62BE77B2"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DF4319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2F23EC39"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3924441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B90396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76B755A4"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4C"/>
    <w:rsid w:val="000872C4"/>
    <w:rsid w:val="000A6394"/>
    <w:rsid w:val="000A6FD2"/>
    <w:rsid w:val="000B7FED"/>
    <w:rsid w:val="000C038A"/>
    <w:rsid w:val="000C6598"/>
    <w:rsid w:val="000C7C8C"/>
    <w:rsid w:val="000D44B3"/>
    <w:rsid w:val="00145D43"/>
    <w:rsid w:val="001479B4"/>
    <w:rsid w:val="001625ED"/>
    <w:rsid w:val="00163E3C"/>
    <w:rsid w:val="00186393"/>
    <w:rsid w:val="00192C46"/>
    <w:rsid w:val="001A08B3"/>
    <w:rsid w:val="001A7B60"/>
    <w:rsid w:val="001B52F0"/>
    <w:rsid w:val="001B616C"/>
    <w:rsid w:val="001B64A6"/>
    <w:rsid w:val="001B7A65"/>
    <w:rsid w:val="001D1CCF"/>
    <w:rsid w:val="001E2F13"/>
    <w:rsid w:val="001E41F3"/>
    <w:rsid w:val="001F0054"/>
    <w:rsid w:val="00201A5A"/>
    <w:rsid w:val="0025275C"/>
    <w:rsid w:val="0026004D"/>
    <w:rsid w:val="002640DD"/>
    <w:rsid w:val="00275D12"/>
    <w:rsid w:val="00284FEB"/>
    <w:rsid w:val="002860C4"/>
    <w:rsid w:val="002B5741"/>
    <w:rsid w:val="002D417D"/>
    <w:rsid w:val="002E472E"/>
    <w:rsid w:val="002E7506"/>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12EE"/>
    <w:rsid w:val="004754DA"/>
    <w:rsid w:val="00482904"/>
    <w:rsid w:val="004B75B7"/>
    <w:rsid w:val="004E159B"/>
    <w:rsid w:val="0051580D"/>
    <w:rsid w:val="00542811"/>
    <w:rsid w:val="00547111"/>
    <w:rsid w:val="00556811"/>
    <w:rsid w:val="00563DEF"/>
    <w:rsid w:val="00590D27"/>
    <w:rsid w:val="00592D74"/>
    <w:rsid w:val="005C4391"/>
    <w:rsid w:val="005E2C44"/>
    <w:rsid w:val="00600B78"/>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533D"/>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2F43"/>
    <w:rsid w:val="009148DE"/>
    <w:rsid w:val="009306C0"/>
    <w:rsid w:val="00941E30"/>
    <w:rsid w:val="009777D9"/>
    <w:rsid w:val="00991B88"/>
    <w:rsid w:val="009A5753"/>
    <w:rsid w:val="009A579D"/>
    <w:rsid w:val="009C1E24"/>
    <w:rsid w:val="009E3297"/>
    <w:rsid w:val="009E5914"/>
    <w:rsid w:val="009F734F"/>
    <w:rsid w:val="00A0573B"/>
    <w:rsid w:val="00A10DA0"/>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23B98"/>
    <w:rsid w:val="00C44C36"/>
    <w:rsid w:val="00C66BA2"/>
    <w:rsid w:val="00C71C8C"/>
    <w:rsid w:val="00C73C22"/>
    <w:rsid w:val="00C95985"/>
    <w:rsid w:val="00CA7813"/>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D7962"/>
    <w:rsid w:val="00EE7D7C"/>
    <w:rsid w:val="00F106A3"/>
    <w:rsid w:val="00F25D98"/>
    <w:rsid w:val="00F300FB"/>
    <w:rsid w:val="00F51AA7"/>
    <w:rsid w:val="00F62DC3"/>
    <w:rsid w:val="00F65784"/>
    <w:rsid w:val="00FB0B57"/>
    <w:rsid w:val="00FB3224"/>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42F5F-54DD-4827-974C-FFEB95724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C9FBE-50A5-411E-9256-02D7BF047E5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4.xml><?xml version="1.0" encoding="utf-8"?>
<ds:datastoreItem xmlns:ds="http://schemas.openxmlformats.org/officeDocument/2006/customXml" ds:itemID="{D6064A22-FD31-4AC2-BACF-52B319E938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227</TotalTime>
  <Pages>9</Pages>
  <Words>3142</Words>
  <Characters>17913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56</cp:revision>
  <cp:lastPrinted>1900-01-01T00:14:44Z</cp:lastPrinted>
  <dcterms:created xsi:type="dcterms:W3CDTF">2020-02-03T08:32:00Z</dcterms:created>
  <dcterms:modified xsi:type="dcterms:W3CDTF">2025-04-25T13:45:00Z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y fmtid="{D5CDD505-2E9C-101B-9397-08002B2CF9AE}" pid="29" name="MediaServiceImageTags">
    <vt:lpwstr/>
  </property>
</Properties>
</file>